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33FCC" w14:textId="16CBB6BF" w:rsidR="009A244B" w:rsidRPr="00331DFC" w:rsidRDefault="009A244B" w:rsidP="009A244B">
      <w:pPr>
        <w:pStyle w:val="CRCoverPage"/>
        <w:outlineLvl w:val="0"/>
        <w:rPr>
          <w:b/>
          <w:noProof/>
          <w:sz w:val="24"/>
        </w:rPr>
      </w:pPr>
      <w:r w:rsidRPr="009A244B">
        <w:rPr>
          <w:b/>
          <w:noProof/>
          <w:sz w:val="24"/>
        </w:rPr>
        <w:t>3GPP TSG-CT WG3 Meeting #133</w:t>
      </w:r>
      <w:r w:rsidR="00331DFC" w:rsidRPr="00331DFC">
        <w:rPr>
          <w:b/>
          <w:noProof/>
          <w:sz w:val="24"/>
        </w:rPr>
        <w:tab/>
      </w:r>
      <w:r w:rsidR="00331DFC">
        <w:rPr>
          <w:b/>
          <w:noProof/>
          <w:sz w:val="24"/>
        </w:rPr>
        <w:tab/>
      </w:r>
      <w:r w:rsidR="00331DFC">
        <w:rPr>
          <w:b/>
          <w:noProof/>
          <w:sz w:val="24"/>
        </w:rPr>
        <w:tab/>
      </w:r>
      <w:r w:rsidR="00331DFC">
        <w:rPr>
          <w:b/>
          <w:noProof/>
          <w:sz w:val="24"/>
        </w:rPr>
        <w:tab/>
      </w:r>
      <w:r w:rsidR="00331DFC">
        <w:rPr>
          <w:b/>
          <w:noProof/>
          <w:sz w:val="24"/>
        </w:rPr>
        <w:tab/>
      </w:r>
      <w:r w:rsidR="00331DFC">
        <w:rPr>
          <w:b/>
          <w:noProof/>
          <w:sz w:val="24"/>
        </w:rPr>
        <w:tab/>
      </w:r>
      <w:r w:rsidR="00331DFC">
        <w:rPr>
          <w:b/>
          <w:noProof/>
          <w:sz w:val="24"/>
        </w:rPr>
        <w:tab/>
      </w:r>
      <w:r w:rsidR="0063248A" w:rsidRPr="0063248A">
        <w:rPr>
          <w:b/>
          <w:noProof/>
          <w:sz w:val="24"/>
        </w:rPr>
        <w:t>C3-24116</w:t>
      </w:r>
      <w:r w:rsidR="003D7A40">
        <w:rPr>
          <w:b/>
          <w:noProof/>
          <w:sz w:val="24"/>
        </w:rPr>
        <w:t>6</w:t>
      </w:r>
    </w:p>
    <w:p w14:paraId="05C2D992" w14:textId="5B2335FF" w:rsidR="00EA7CAB" w:rsidRDefault="009A244B" w:rsidP="009A244B">
      <w:pPr>
        <w:pStyle w:val="CRCoverPage"/>
        <w:outlineLvl w:val="0"/>
        <w:rPr>
          <w:b/>
          <w:noProof/>
          <w:sz w:val="24"/>
        </w:rPr>
      </w:pPr>
      <w:r w:rsidRPr="009A244B">
        <w:rPr>
          <w:b/>
          <w:noProof/>
          <w:sz w:val="24"/>
        </w:rPr>
        <w:t>Athens, Greece, 26th February – 1st March, 2024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FFE01E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2694">
        <w:rPr>
          <w:rFonts w:ascii="Arial" w:hAnsi="Arial" w:cs="Arial"/>
          <w:b/>
          <w:bCs/>
        </w:rPr>
        <w:t>Xiaomi</w:t>
      </w:r>
    </w:p>
    <w:p w14:paraId="21C5915E" w14:textId="147807D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177FD8" w:rsidRPr="00177FD8">
        <w:rPr>
          <w:rFonts w:ascii="Arial" w:hAnsi="Arial" w:cs="Arial"/>
          <w:b/>
          <w:bCs/>
        </w:rPr>
        <w:t>Rel-18 Work Item Exception for Ranging_SL</w:t>
      </w:r>
    </w:p>
    <w:p w14:paraId="336698B8" w14:textId="3380AC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bookmarkStart w:id="0" w:name="_Hlk159251992"/>
      <w:r w:rsidR="002A3241">
        <w:rPr>
          <w:rFonts w:ascii="Arial" w:hAnsi="Arial" w:cs="Arial"/>
          <w:b/>
          <w:bCs/>
        </w:rPr>
        <w:t>Discussion</w:t>
      </w:r>
      <w:bookmarkEnd w:id="0"/>
    </w:p>
    <w:p w14:paraId="01FD8EF5" w14:textId="63A0941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BC492E">
        <w:rPr>
          <w:rFonts w:ascii="Arial" w:hAnsi="Arial"/>
          <w:b/>
        </w:rPr>
        <w:t>18.</w:t>
      </w:r>
      <w:r w:rsidR="00552D40">
        <w:rPr>
          <w:rFonts w:ascii="Arial" w:hAnsi="Arial"/>
          <w:b/>
        </w:rPr>
        <w:t>44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4F3843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CT aspects of Ranging based services and sidelink positioning</w:t>
      </w:r>
    </w:p>
    <w:p w14:paraId="3C946738" w14:textId="302FFF3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Ranging_SL</w:t>
      </w:r>
    </w:p>
    <w:p w14:paraId="2448A9DC" w14:textId="4BAA0ED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5F6722">
        <w:rPr>
          <w:sz w:val="24"/>
          <w:szCs w:val="24"/>
        </w:rPr>
        <w:t>TBD</w:t>
      </w:r>
    </w:p>
    <w:p w14:paraId="12A92096" w14:textId="7FD91DB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90DBE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:rsidRPr="001A594B" w14:paraId="5CBFE977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475B7257" w:rsidR="00E72B61" w:rsidRPr="001A594B" w:rsidRDefault="005F6722" w:rsidP="00B066D2">
            <w:pPr>
              <w:spacing w:after="0"/>
              <w:rPr>
                <w:b/>
                <w:lang w:eastAsia="zh-CN"/>
              </w:rPr>
            </w:pPr>
            <w:r w:rsidRPr="001A594B">
              <w:rPr>
                <w:b/>
                <w:lang w:eastAsia="zh-CN"/>
              </w:rPr>
              <w:t>Ranging_SL</w:t>
            </w:r>
          </w:p>
        </w:tc>
      </w:tr>
      <w:tr w:rsidR="00DA709D" w:rsidRPr="001A594B" w14:paraId="779436BA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1A594B" w:rsidRDefault="00187B47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ME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34724BD0" w14:textId="6D3144A4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AN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C</w:t>
            </w:r>
            <w:r w:rsidR="00187B47" w:rsidRPr="001A594B">
              <w:rPr>
                <w:b/>
                <w:sz w:val="24"/>
                <w:szCs w:val="24"/>
              </w:rPr>
              <w:t>N:</w:t>
            </w:r>
          </w:p>
          <w:p w14:paraId="3FD28B29" w14:textId="73DB137A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29" w:type="pct"/>
            <w:shd w:val="clear" w:color="auto" w:fill="FFFF99"/>
            <w:vAlign w:val="center"/>
          </w:tcPr>
          <w:p w14:paraId="0B317A24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1A59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1A594B" w14:paraId="311EE08B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3376E2F" w:rsidR="00E72B61" w:rsidRPr="001A594B" w:rsidRDefault="005F6722" w:rsidP="00B066D2">
            <w:pPr>
              <w:spacing w:after="0"/>
            </w:pPr>
            <w:r w:rsidRPr="001A594B">
              <w:t>CT#104 (Jun 2024)</w:t>
            </w:r>
          </w:p>
        </w:tc>
      </w:tr>
      <w:tr w:rsidR="00E72B61" w:rsidRPr="001A594B" w14:paraId="2332615D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8D4A108" w14:textId="41E48D41" w:rsidR="00C221B3" w:rsidRPr="001A594B" w:rsidRDefault="00690DBE" w:rsidP="00532FDA">
            <w:pPr>
              <w:pStyle w:val="10"/>
            </w:pPr>
            <w:r w:rsidRPr="001A594B">
              <w:t xml:space="preserve">TBD, depending on progress of </w:t>
            </w:r>
            <w:r w:rsidR="00496DEE" w:rsidRPr="001A594B">
              <w:t>SA2</w:t>
            </w:r>
            <w:r w:rsidR="008548BF" w:rsidRPr="001A594B">
              <w:t>#161/SA3#115/</w:t>
            </w:r>
            <w:r w:rsidR="00AC3F53" w:rsidRPr="001A594B">
              <w:t>CT1#147/CT3#133/CT4#121</w:t>
            </w:r>
            <w:r w:rsidRPr="001A594B">
              <w:t xml:space="preserve">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0676833D" w14:textId="2CC9254A" w:rsidR="00FE4517" w:rsidRPr="001A594B" w:rsidRDefault="00C221B3" w:rsidP="00532FDA">
            <w:pPr>
              <w:pStyle w:val="10"/>
            </w:pPr>
            <w:r w:rsidRPr="001A594B">
              <w:t>P</w:t>
            </w:r>
            <w:r w:rsidR="00474A27" w:rsidRPr="001A594B">
              <w:t>otentially include</w:t>
            </w:r>
            <w:r w:rsidR="00496DEE" w:rsidRPr="001A594B">
              <w:t xml:space="preserve"> the following based on </w:t>
            </w:r>
            <w:r w:rsidR="008548BF" w:rsidRPr="001A594B">
              <w:t>progress of SA2#161/SA3#115</w:t>
            </w:r>
            <w:r w:rsidR="004146E5">
              <w:t xml:space="preserve"> </w:t>
            </w:r>
            <w:r w:rsidR="007B75CD" w:rsidRPr="001A594B">
              <w:t>meetings</w:t>
            </w:r>
            <w:r w:rsidR="00474A27" w:rsidRPr="001A594B">
              <w:t>:</w:t>
            </w:r>
          </w:p>
          <w:p w14:paraId="5C938EB1" w14:textId="5B5D9210" w:rsidR="00BA1608" w:rsidRDefault="00994CCC" w:rsidP="00BA1608">
            <w:pPr>
              <w:pStyle w:val="10"/>
              <w:numPr>
                <w:ilvl w:val="0"/>
                <w:numId w:val="7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CT1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A66B44" w:rsidRPr="001A594B">
              <w:t xml:space="preserve">support for </w:t>
            </w:r>
            <w:r w:rsidR="002F4F2B">
              <w:t xml:space="preserve">UE </w:t>
            </w:r>
            <w:r w:rsidR="00A66B44" w:rsidRPr="001A594B">
              <w:t>Discovery</w:t>
            </w:r>
            <w:r w:rsidR="002F4F2B">
              <w:t>/selection</w:t>
            </w:r>
          </w:p>
          <w:p w14:paraId="71DC1584" w14:textId="6373626B" w:rsidR="00994CCC" w:rsidRPr="001A594B" w:rsidRDefault="00994CCC" w:rsidP="00BA1608">
            <w:pPr>
              <w:pStyle w:val="10"/>
              <w:numPr>
                <w:ilvl w:val="0"/>
                <w:numId w:val="7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474A27" w:rsidRPr="001A594B">
              <w:rPr>
                <w:lang w:eastAsia="zh-CN"/>
              </w:rPr>
              <w:t xml:space="preserve">support the </w:t>
            </w:r>
            <w:r w:rsidR="004F0DA4" w:rsidRPr="001A594B">
              <w:rPr>
                <w:lang w:eastAsia="zh-CN"/>
              </w:rPr>
              <w:t>privacy check for Ranging_SL</w:t>
            </w:r>
          </w:p>
        </w:tc>
      </w:tr>
      <w:tr w:rsidR="00690DBE" w:rsidRPr="001A594B" w14:paraId="0B8E5E30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F777625" w14:textId="09F31611" w:rsidR="00C221B3" w:rsidRPr="001A594B" w:rsidRDefault="003307BA" w:rsidP="00690DBE">
            <w:pPr>
              <w:spacing w:after="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43DA3A95" w14:textId="19C23112" w:rsidR="00690DBE" w:rsidRPr="001A594B" w:rsidRDefault="00C221B3" w:rsidP="00690DBE">
            <w:pPr>
              <w:spacing w:after="0"/>
            </w:pPr>
            <w:r w:rsidRPr="001A594B">
              <w:t>P</w:t>
            </w:r>
            <w:r w:rsidR="003307BA" w:rsidRPr="001A594B">
              <w:t>otentially include the following based on progress of SA2#161/SA3#115</w:t>
            </w:r>
            <w:r w:rsidR="007B75CD" w:rsidRPr="001A594B">
              <w:t xml:space="preserve"> meetings</w:t>
            </w:r>
            <w:r w:rsidR="00725F31" w:rsidRPr="001A594B">
              <w:t>:</w:t>
            </w:r>
          </w:p>
          <w:p w14:paraId="480A0BD2" w14:textId="77777777" w:rsidR="00BA1608" w:rsidRDefault="00532FDA" w:rsidP="00BA1608">
            <w:pPr>
              <w:pStyle w:val="10"/>
              <w:numPr>
                <w:ilvl w:val="0"/>
                <w:numId w:val="6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CT1:</w:t>
            </w:r>
            <w:r w:rsidR="00532FA5" w:rsidRPr="001A594B">
              <w:rPr>
                <w:lang w:eastAsia="zh-CN"/>
              </w:rPr>
              <w:t xml:space="preserve"> Potential TS 24.514</w:t>
            </w:r>
          </w:p>
          <w:p w14:paraId="204B8086" w14:textId="64811B88" w:rsidR="00532FDA" w:rsidRPr="001A594B" w:rsidRDefault="00532FDA" w:rsidP="00BA1608">
            <w:pPr>
              <w:pStyle w:val="10"/>
              <w:numPr>
                <w:ilvl w:val="0"/>
                <w:numId w:val="6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CT4:</w:t>
            </w:r>
            <w:r w:rsidR="00532FA5" w:rsidRPr="001A594B">
              <w:rPr>
                <w:lang w:eastAsia="zh-CN"/>
              </w:rPr>
              <w:t xml:space="preserve"> Potential TS 2</w:t>
            </w:r>
            <w:r w:rsidR="007552BA" w:rsidRPr="001A594B">
              <w:rPr>
                <w:lang w:eastAsia="zh-CN"/>
              </w:rPr>
              <w:t>9</w:t>
            </w:r>
            <w:r w:rsidR="00532FA5" w:rsidRPr="001A594B">
              <w:rPr>
                <w:lang w:eastAsia="zh-CN"/>
              </w:rPr>
              <w:t>.5</w:t>
            </w:r>
            <w:r w:rsidR="007552BA" w:rsidRPr="001A594B">
              <w:rPr>
                <w:lang w:eastAsia="zh-CN"/>
              </w:rPr>
              <w:t>03</w:t>
            </w:r>
          </w:p>
        </w:tc>
      </w:tr>
      <w:tr w:rsidR="00690DBE" w:rsidRPr="001A594B" w14:paraId="5AF00011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2D18126" w14:textId="68C2AC18" w:rsidR="00C221B3" w:rsidRPr="001A594B" w:rsidRDefault="003307BA" w:rsidP="00255C1C">
            <w:pPr>
              <w:pStyle w:val="1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6EB8B7F2" w14:textId="5949AA3F" w:rsidR="00255C1C" w:rsidRPr="001A594B" w:rsidRDefault="00C221B3" w:rsidP="00255C1C">
            <w:pPr>
              <w:pStyle w:val="10"/>
            </w:pPr>
            <w:r w:rsidRPr="001A594B">
              <w:t>P</w:t>
            </w:r>
            <w:r w:rsidR="003307BA" w:rsidRPr="001A594B">
              <w:t>otentially include the following based on progress of SA2#161/SA3#115</w:t>
            </w:r>
            <w:r w:rsidR="00FE5759">
              <w:t>/RAN2#125</w:t>
            </w:r>
            <w:r w:rsidR="00255C1C" w:rsidRPr="001A594B">
              <w:t>:</w:t>
            </w:r>
          </w:p>
          <w:p w14:paraId="16EB7D90" w14:textId="27D75A7A" w:rsidR="00A910DD" w:rsidRPr="00A910DD" w:rsidRDefault="00255C1C" w:rsidP="00A910DD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1A594B">
              <w:rPr>
                <w:lang w:eastAsia="zh-CN"/>
              </w:rPr>
              <w:t>CT1</w:t>
            </w:r>
            <w:r w:rsidR="00CC08A1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Pr="001A594B">
              <w:t xml:space="preserve">support for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</w:p>
          <w:p w14:paraId="36865823" w14:textId="5F6092C5" w:rsidR="00690DBE" w:rsidRPr="001A594B" w:rsidRDefault="00255C1C" w:rsidP="00A910DD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>: support the privacy check for Ranging_SL</w:t>
            </w:r>
          </w:p>
        </w:tc>
      </w:tr>
      <w:tr w:rsidR="00690DBE" w:rsidRPr="001A594B" w14:paraId="214191C4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76014DCD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 xml:space="preserve">Consequences if not included in Release </w:t>
            </w:r>
            <w:r w:rsidR="00532FDA" w:rsidRPr="001A594B">
              <w:rPr>
                <w:b/>
              </w:rPr>
              <w:t>18</w:t>
            </w:r>
            <w:r w:rsidRPr="001A594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26A5450" w14:textId="564323D6" w:rsidR="00C221B3" w:rsidRPr="001A594B" w:rsidRDefault="003307BA" w:rsidP="00255C1C">
            <w:pPr>
              <w:pStyle w:val="1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142A6C2F" w14:textId="4FCD4672" w:rsidR="00255C1C" w:rsidRPr="001A594B" w:rsidRDefault="00C221B3" w:rsidP="00255C1C">
            <w:pPr>
              <w:pStyle w:val="10"/>
            </w:pPr>
            <w:r w:rsidRPr="001A594B">
              <w:t>P</w:t>
            </w:r>
            <w:r w:rsidR="003307BA" w:rsidRPr="001A594B">
              <w:t xml:space="preserve">otentially include the following based on progress of </w:t>
            </w:r>
            <w:r w:rsidRPr="001A594B">
              <w:t>S</w:t>
            </w:r>
            <w:r w:rsidR="003307BA" w:rsidRPr="001A594B">
              <w:t>A2#161/SA3#115</w:t>
            </w:r>
            <w:r w:rsidR="007B75CD" w:rsidRPr="001A594B">
              <w:t xml:space="preserve"> meetings</w:t>
            </w:r>
            <w:r w:rsidR="00255C1C" w:rsidRPr="001A594B">
              <w:t>:</w:t>
            </w:r>
          </w:p>
          <w:p w14:paraId="5A806817" w14:textId="7CF67D18" w:rsidR="00FD73B5" w:rsidRDefault="00255C1C" w:rsidP="00FD73B5">
            <w:pPr>
              <w:pStyle w:val="10"/>
              <w:numPr>
                <w:ilvl w:val="0"/>
                <w:numId w:val="6"/>
              </w:numPr>
            </w:pPr>
            <w:r w:rsidRPr="001A594B">
              <w:rPr>
                <w:lang w:eastAsia="zh-CN"/>
              </w:rPr>
              <w:t>CT1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  <w:r w:rsidR="00370D0D" w:rsidRPr="001A594B">
              <w:t xml:space="preserve"> considering coverage condition/</w:t>
            </w:r>
            <w:r w:rsidR="00090BBD" w:rsidRPr="001A594B">
              <w:t>required positioning QoS</w:t>
            </w:r>
            <w:r w:rsidR="00731746" w:rsidRPr="001A594B">
              <w:t>/</w:t>
            </w:r>
            <w:r w:rsidR="00090BBD" w:rsidRPr="001A594B">
              <w:t xml:space="preserve"> UE capabilities not supported.</w:t>
            </w:r>
          </w:p>
          <w:p w14:paraId="53F9626B" w14:textId="2EED23BA" w:rsidR="00690DBE" w:rsidRPr="001A594B" w:rsidRDefault="00255C1C" w:rsidP="00FD73B5">
            <w:pPr>
              <w:pStyle w:val="10"/>
              <w:numPr>
                <w:ilvl w:val="0"/>
                <w:numId w:val="6"/>
              </w:num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>: the privacy check for Ranging_SL</w:t>
            </w:r>
            <w:r w:rsidR="003C04FD" w:rsidRPr="001A594B">
              <w:t xml:space="preserve">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5CEA701" w:rsidR="00E72B61" w:rsidRDefault="00690DBE" w:rsidP="00E72B61">
      <w:r>
        <w:t>Exception sheet for Rel-18 WI "</w:t>
      </w:r>
      <w:r w:rsidRPr="00690DBE">
        <w:t>CT aspects of Ranging based services and sidelink positioning</w:t>
      </w:r>
      <w:r>
        <w:t>".</w:t>
      </w:r>
    </w:p>
    <w:p w14:paraId="0FD22F75" w14:textId="77777777" w:rsidR="00690DBE" w:rsidRPr="00684CA1" w:rsidRDefault="00690DBE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B16C437" w14:textId="73DFEF4B" w:rsidR="002F30F5" w:rsidRDefault="003307BA" w:rsidP="0037243B">
      <w:pPr>
        <w:pStyle w:val="10"/>
      </w:pPr>
      <w:r>
        <w:t>TBD, depending on progress of SA2#161/SA3#115/CT1#147/CT3#133/CT4#121 meeting</w:t>
      </w:r>
      <w:r w:rsidR="007B75CD">
        <w:t>s.</w:t>
      </w:r>
    </w:p>
    <w:p w14:paraId="5742F20E" w14:textId="1FAC87C4" w:rsidR="0037243B" w:rsidRDefault="003307BA" w:rsidP="002F30F5">
      <w:pPr>
        <w:pStyle w:val="10"/>
        <w:numPr>
          <w:ilvl w:val="0"/>
          <w:numId w:val="9"/>
        </w:numPr>
      </w:pPr>
      <w:r>
        <w:t>potentially include the following based on progress of SA2#161/SA3#115</w:t>
      </w:r>
      <w:r w:rsidR="0037243B">
        <w:t>:</w:t>
      </w:r>
    </w:p>
    <w:p w14:paraId="402ADDC9" w14:textId="3FB2C26A" w:rsidR="00496B2A" w:rsidRDefault="0037243B" w:rsidP="00BA079B">
      <w:pPr>
        <w:numPr>
          <w:ilvl w:val="0"/>
          <w:numId w:val="6"/>
        </w:numPr>
      </w:pPr>
      <w:r>
        <w:rPr>
          <w:lang w:eastAsia="zh-CN"/>
        </w:rPr>
        <w:lastRenderedPageBreak/>
        <w:t>CT1</w:t>
      </w:r>
      <w:r w:rsidR="002F30F5" w:rsidRPr="002F30F5">
        <w:rPr>
          <w:lang w:eastAsia="zh-CN"/>
        </w:rPr>
        <w:t xml:space="preserve"> </w:t>
      </w:r>
      <w:r w:rsidR="002F30F5">
        <w:rPr>
          <w:lang w:eastAsia="zh-CN"/>
        </w:rPr>
        <w:t>aspect</w:t>
      </w:r>
      <w:r>
        <w:rPr>
          <w:lang w:eastAsia="zh-CN"/>
        </w:rPr>
        <w:t xml:space="preserve">: </w:t>
      </w:r>
      <w:r w:rsidR="004144F2">
        <w:t xml:space="preserve">UE </w:t>
      </w:r>
      <w:r w:rsidR="004144F2" w:rsidRPr="001A594B">
        <w:t>Discovery</w:t>
      </w:r>
      <w:r w:rsidR="004144F2">
        <w:t>/selection</w:t>
      </w:r>
      <w:r w:rsidR="00496B2A">
        <w:t xml:space="preserve"> considering coverage condition/required positioning QoS/ UE capabilities not supported.</w:t>
      </w:r>
    </w:p>
    <w:p w14:paraId="0D1535DD" w14:textId="0A49F0F8" w:rsidR="00E72B61" w:rsidRDefault="0037243B" w:rsidP="00886B27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CT4</w:t>
      </w:r>
      <w:r w:rsidR="002F30F5" w:rsidRPr="002F30F5">
        <w:rPr>
          <w:lang w:eastAsia="zh-CN"/>
        </w:rPr>
        <w:t xml:space="preserve"> </w:t>
      </w:r>
      <w:r w:rsidR="002F30F5">
        <w:rPr>
          <w:lang w:eastAsia="zh-CN"/>
        </w:rPr>
        <w:t>aspect</w:t>
      </w:r>
      <w:r>
        <w:rPr>
          <w:lang w:eastAsia="zh-CN"/>
        </w:rPr>
        <w:t>: the privacy check and s</w:t>
      </w:r>
      <w:r w:rsidRPr="004F0DA4">
        <w:rPr>
          <w:lang w:eastAsia="zh-CN"/>
        </w:rPr>
        <w:t>upplementary service</w:t>
      </w:r>
      <w:r>
        <w:rPr>
          <w:lang w:eastAsia="zh-CN"/>
        </w:rPr>
        <w:t xml:space="preserve"> message for Ranging_SL</w:t>
      </w:r>
      <w:r>
        <w:t xml:space="preserve"> not supported.</w:t>
      </w:r>
    </w:p>
    <w:p w14:paraId="05115FC8" w14:textId="321F45B7" w:rsidR="0076473C" w:rsidRDefault="0076473C" w:rsidP="00886B27">
      <w:pPr>
        <w:pStyle w:val="10"/>
        <w:numPr>
          <w:ilvl w:val="0"/>
          <w:numId w:val="9"/>
        </w:numPr>
      </w:pPr>
      <w:r>
        <w:t>potentially include others based on progress of CT1#147/CT3#133/CT4#121.</w:t>
      </w:r>
    </w:p>
    <w:p w14:paraId="4168F3E9" w14:textId="77777777" w:rsidR="0076473C" w:rsidRPr="0076473C" w:rsidRDefault="0076473C" w:rsidP="0076473C">
      <w:pPr>
        <w:ind w:left="840"/>
        <w:rPr>
          <w:lang w:eastAsia="zh-CN"/>
        </w:rPr>
      </w:pPr>
    </w:p>
    <w:sectPr w:rsidR="0076473C" w:rsidRPr="0076473C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523E" w14:textId="77777777" w:rsidR="00152DA3" w:rsidRDefault="00152DA3">
      <w:r>
        <w:separator/>
      </w:r>
    </w:p>
  </w:endnote>
  <w:endnote w:type="continuationSeparator" w:id="0">
    <w:p w14:paraId="7BFBDF66" w14:textId="77777777" w:rsidR="00152DA3" w:rsidRDefault="0015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6209B" w14:textId="77777777" w:rsidR="00152DA3" w:rsidRDefault="00152DA3">
      <w:r>
        <w:separator/>
      </w:r>
    </w:p>
  </w:footnote>
  <w:footnote w:type="continuationSeparator" w:id="0">
    <w:p w14:paraId="10D75FED" w14:textId="77777777" w:rsidR="00152DA3" w:rsidRDefault="00152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81F95"/>
    <w:multiLevelType w:val="hybridMultilevel"/>
    <w:tmpl w:val="BB785C0A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914206D0">
      <w:start w:val="1"/>
      <w:numFmt w:val="bullet"/>
      <w:lvlText w:val="-"/>
      <w:lvlJc w:val="left"/>
      <w:pPr>
        <w:ind w:left="840" w:hanging="420"/>
      </w:pPr>
      <w:rPr>
        <w:rFonts w:ascii="Arial" w:eastAsia="等线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750A5"/>
    <w:multiLevelType w:val="hybridMultilevel"/>
    <w:tmpl w:val="0A76AB96"/>
    <w:lvl w:ilvl="0" w:tplc="608A2BF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44497"/>
    <w:multiLevelType w:val="hybridMultilevel"/>
    <w:tmpl w:val="8AD23F8C"/>
    <w:lvl w:ilvl="0" w:tplc="547EEE52">
      <w:start w:val="1"/>
      <w:numFmt w:val="lowerLetter"/>
      <w:lvlText w:val="%1)"/>
      <w:lvlJc w:val="left"/>
      <w:pPr>
        <w:ind w:left="1200" w:hanging="360"/>
      </w:pPr>
      <w:rPr>
        <w:rFonts w:ascii="Times New Roman" w:eastAsia="等线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CC575AD"/>
    <w:multiLevelType w:val="hybridMultilevel"/>
    <w:tmpl w:val="D0EA56FC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65237"/>
    <w:multiLevelType w:val="hybridMultilevel"/>
    <w:tmpl w:val="C7E072DE"/>
    <w:lvl w:ilvl="0" w:tplc="1D2A26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C443A0"/>
    <w:multiLevelType w:val="hybridMultilevel"/>
    <w:tmpl w:val="24B6C6D0"/>
    <w:lvl w:ilvl="0" w:tplc="CFF6A42A">
      <w:start w:val="1"/>
      <w:numFmt w:val="lowerLetter"/>
      <w:lvlText w:val="%1)"/>
      <w:lvlJc w:val="left"/>
      <w:pPr>
        <w:ind w:left="72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25115C4"/>
    <w:multiLevelType w:val="hybridMultilevel"/>
    <w:tmpl w:val="42DA213E"/>
    <w:lvl w:ilvl="0" w:tplc="948AE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5B36"/>
    <w:rsid w:val="000205C5"/>
    <w:rsid w:val="00052BF8"/>
    <w:rsid w:val="00057116"/>
    <w:rsid w:val="00074015"/>
    <w:rsid w:val="00090BBD"/>
    <w:rsid w:val="000A4E67"/>
    <w:rsid w:val="000B0A2F"/>
    <w:rsid w:val="000B61FD"/>
    <w:rsid w:val="000D0A71"/>
    <w:rsid w:val="000E55AD"/>
    <w:rsid w:val="000F7795"/>
    <w:rsid w:val="001000A1"/>
    <w:rsid w:val="001357D9"/>
    <w:rsid w:val="00152DA3"/>
    <w:rsid w:val="00177FD8"/>
    <w:rsid w:val="00187B47"/>
    <w:rsid w:val="00194EE6"/>
    <w:rsid w:val="001958AD"/>
    <w:rsid w:val="001A149D"/>
    <w:rsid w:val="001A594B"/>
    <w:rsid w:val="001C5C86"/>
    <w:rsid w:val="002000C2"/>
    <w:rsid w:val="002018D8"/>
    <w:rsid w:val="00220888"/>
    <w:rsid w:val="00223AB7"/>
    <w:rsid w:val="00255C1C"/>
    <w:rsid w:val="0025646D"/>
    <w:rsid w:val="002676EC"/>
    <w:rsid w:val="002775FF"/>
    <w:rsid w:val="0029122F"/>
    <w:rsid w:val="00291631"/>
    <w:rsid w:val="002A3241"/>
    <w:rsid w:val="002C5575"/>
    <w:rsid w:val="002E7A9E"/>
    <w:rsid w:val="002F30F5"/>
    <w:rsid w:val="002F4F2B"/>
    <w:rsid w:val="003161C9"/>
    <w:rsid w:val="003205AD"/>
    <w:rsid w:val="003225E2"/>
    <w:rsid w:val="003307BA"/>
    <w:rsid w:val="00331DFC"/>
    <w:rsid w:val="00335FB2"/>
    <w:rsid w:val="00344158"/>
    <w:rsid w:val="00361986"/>
    <w:rsid w:val="00363594"/>
    <w:rsid w:val="00370D0D"/>
    <w:rsid w:val="0037243B"/>
    <w:rsid w:val="003A1EB0"/>
    <w:rsid w:val="003C04FD"/>
    <w:rsid w:val="003C6DA6"/>
    <w:rsid w:val="003D3C99"/>
    <w:rsid w:val="003D7A40"/>
    <w:rsid w:val="003F268E"/>
    <w:rsid w:val="003F54E5"/>
    <w:rsid w:val="004144F2"/>
    <w:rsid w:val="004146E5"/>
    <w:rsid w:val="0043745F"/>
    <w:rsid w:val="0044029F"/>
    <w:rsid w:val="00474A27"/>
    <w:rsid w:val="004758C2"/>
    <w:rsid w:val="0048267C"/>
    <w:rsid w:val="004876B9"/>
    <w:rsid w:val="00493A79"/>
    <w:rsid w:val="00496B2A"/>
    <w:rsid w:val="00496DEE"/>
    <w:rsid w:val="004A6A60"/>
    <w:rsid w:val="004F0DA4"/>
    <w:rsid w:val="00514EDA"/>
    <w:rsid w:val="00520A9C"/>
    <w:rsid w:val="00532FA5"/>
    <w:rsid w:val="00532FDA"/>
    <w:rsid w:val="005340C8"/>
    <w:rsid w:val="005351F3"/>
    <w:rsid w:val="00552D40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6722"/>
    <w:rsid w:val="00611EC4"/>
    <w:rsid w:val="00620B3F"/>
    <w:rsid w:val="0063248A"/>
    <w:rsid w:val="006418C6"/>
    <w:rsid w:val="00663FF2"/>
    <w:rsid w:val="00671BBB"/>
    <w:rsid w:val="006722F0"/>
    <w:rsid w:val="00682237"/>
    <w:rsid w:val="00684CA1"/>
    <w:rsid w:val="00690DBE"/>
    <w:rsid w:val="006D449A"/>
    <w:rsid w:val="006E6480"/>
    <w:rsid w:val="00716FE1"/>
    <w:rsid w:val="00725F31"/>
    <w:rsid w:val="00731746"/>
    <w:rsid w:val="0075141A"/>
    <w:rsid w:val="0075252A"/>
    <w:rsid w:val="007552BA"/>
    <w:rsid w:val="00755860"/>
    <w:rsid w:val="0076473C"/>
    <w:rsid w:val="00764B84"/>
    <w:rsid w:val="0078034D"/>
    <w:rsid w:val="00790BCC"/>
    <w:rsid w:val="007955CD"/>
    <w:rsid w:val="007974F5"/>
    <w:rsid w:val="007B0F49"/>
    <w:rsid w:val="007B23A7"/>
    <w:rsid w:val="007B75CD"/>
    <w:rsid w:val="007C7E14"/>
    <w:rsid w:val="007D3236"/>
    <w:rsid w:val="007F7421"/>
    <w:rsid w:val="00833504"/>
    <w:rsid w:val="008548BF"/>
    <w:rsid w:val="0088222A"/>
    <w:rsid w:val="00886B27"/>
    <w:rsid w:val="008A76FD"/>
    <w:rsid w:val="008C537F"/>
    <w:rsid w:val="008D658B"/>
    <w:rsid w:val="009437A2"/>
    <w:rsid w:val="00944FB2"/>
    <w:rsid w:val="00945471"/>
    <w:rsid w:val="00985B73"/>
    <w:rsid w:val="00994CCC"/>
    <w:rsid w:val="009A244B"/>
    <w:rsid w:val="009A3BC4"/>
    <w:rsid w:val="009F6F50"/>
    <w:rsid w:val="00A10539"/>
    <w:rsid w:val="00A3082C"/>
    <w:rsid w:val="00A36378"/>
    <w:rsid w:val="00A66B44"/>
    <w:rsid w:val="00A70E1E"/>
    <w:rsid w:val="00A910DD"/>
    <w:rsid w:val="00AB708A"/>
    <w:rsid w:val="00AC3F53"/>
    <w:rsid w:val="00B03C01"/>
    <w:rsid w:val="00B066D2"/>
    <w:rsid w:val="00B078D6"/>
    <w:rsid w:val="00B3015C"/>
    <w:rsid w:val="00B47DAF"/>
    <w:rsid w:val="00B92694"/>
    <w:rsid w:val="00BA1608"/>
    <w:rsid w:val="00BA4095"/>
    <w:rsid w:val="00BC492E"/>
    <w:rsid w:val="00BC642A"/>
    <w:rsid w:val="00C221B3"/>
    <w:rsid w:val="00C43D1E"/>
    <w:rsid w:val="00C51766"/>
    <w:rsid w:val="00C57C50"/>
    <w:rsid w:val="00C715CA"/>
    <w:rsid w:val="00C83490"/>
    <w:rsid w:val="00C94020"/>
    <w:rsid w:val="00CC08A1"/>
    <w:rsid w:val="00CE1F4D"/>
    <w:rsid w:val="00D107FF"/>
    <w:rsid w:val="00D73372"/>
    <w:rsid w:val="00D77416"/>
    <w:rsid w:val="00D9295E"/>
    <w:rsid w:val="00DA709D"/>
    <w:rsid w:val="00DA74F3"/>
    <w:rsid w:val="00E00C03"/>
    <w:rsid w:val="00E033E0"/>
    <w:rsid w:val="00E13CB2"/>
    <w:rsid w:val="00E72B61"/>
    <w:rsid w:val="00E85C8C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D73B5"/>
    <w:rsid w:val="00FE010E"/>
    <w:rsid w:val="00FE4517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Xiaomi</cp:lastModifiedBy>
  <cp:revision>35</cp:revision>
  <cp:lastPrinted>2009-10-12T14:10:00Z</cp:lastPrinted>
  <dcterms:created xsi:type="dcterms:W3CDTF">2023-03-21T08:42:00Z</dcterms:created>
  <dcterms:modified xsi:type="dcterms:W3CDTF">2024-02-19T13:24:00Z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6d1ab0ccd411ee8000290a0000280a">
    <vt:lpwstr>CWMx1ScCOp2JycPyaB7d1mPhDOUW18Fqn7ui8DFa/aKr3BzFlFlQnPVcdsUB/suzC310DJczrgQR5JYXEa0GnWKpg==</vt:lpwstr>
  </property>
</Properties>
</file>